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43FE4D27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</w:t>
      </w:r>
      <w:r w:rsidRPr="00B84DB2">
        <w:rPr>
          <w:b/>
          <w:color w:val="FF5200" w:themeColor="accent2"/>
          <w:sz w:val="36"/>
          <w:szCs w:val="36"/>
        </w:rPr>
        <w:t>nabídky</w:t>
      </w:r>
      <w:r w:rsidR="0031280B" w:rsidRPr="00B84DB2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32723" w:rsidRPr="00B84DB2">
        <w:rPr>
          <w:b/>
          <w:color w:val="FF5200" w:themeColor="accent2"/>
          <w:sz w:val="36"/>
          <w:szCs w:val="36"/>
        </w:rPr>
        <w:t>Systém lokalizace poruch kabelů a Digitální napěťový můstek a tester kabelových plášťů</w:t>
      </w:r>
      <w:r w:rsidR="0031280B" w:rsidRPr="00B84DB2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B84DB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950B2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 </w:t>
      </w:r>
      <w:r w:rsidR="00C10394" w:rsidRPr="00C1039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</w:t>
      </w:r>
      <w:r w:rsidR="003459C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33280</w:t>
      </w:r>
      <w:r w:rsidR="00C10394" w:rsidRPr="00C1039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/2026-SŽ-GŘ-O15</w:t>
      </w:r>
    </w:p>
    <w:p w14:paraId="147C0ED9" w14:textId="77777777" w:rsidR="00BE310F" w:rsidRPr="00B87D91" w:rsidRDefault="00BE310F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0D1D53D0" w14:textId="76E06D03" w:rsidR="00B84DB2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619300" w:history="1">
            <w:r w:rsidR="00B84DB2" w:rsidRPr="00C60F94">
              <w:rPr>
                <w:rStyle w:val="Hypertextovodkaz"/>
                <w:noProof/>
              </w:rPr>
              <w:t>Kapitola 1.</w:t>
            </w:r>
            <w:r w:rsidR="00B84DB2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B84DB2" w:rsidRPr="00C60F94">
              <w:rPr>
                <w:rStyle w:val="Hypertextovodkaz"/>
                <w:noProof/>
              </w:rPr>
              <w:t>Základní údaje k nabídce</w:t>
            </w:r>
            <w:r w:rsidR="00B84DB2">
              <w:rPr>
                <w:noProof/>
                <w:webHidden/>
              </w:rPr>
              <w:tab/>
            </w:r>
            <w:r w:rsidR="00B84DB2">
              <w:rPr>
                <w:noProof/>
                <w:webHidden/>
              </w:rPr>
              <w:fldChar w:fldCharType="begin"/>
            </w:r>
            <w:r w:rsidR="00B84DB2">
              <w:rPr>
                <w:noProof/>
                <w:webHidden/>
              </w:rPr>
              <w:instrText xml:space="preserve"> PAGEREF _Toc235619300 \h </w:instrText>
            </w:r>
            <w:r w:rsidR="00B84DB2">
              <w:rPr>
                <w:noProof/>
                <w:webHidden/>
              </w:rPr>
            </w:r>
            <w:r w:rsidR="00B84DB2">
              <w:rPr>
                <w:noProof/>
                <w:webHidden/>
              </w:rPr>
              <w:fldChar w:fldCharType="separate"/>
            </w:r>
            <w:r w:rsidR="00B84DB2">
              <w:rPr>
                <w:noProof/>
                <w:webHidden/>
              </w:rPr>
              <w:t>2</w:t>
            </w:r>
            <w:r w:rsidR="00B84DB2">
              <w:rPr>
                <w:noProof/>
                <w:webHidden/>
              </w:rPr>
              <w:fldChar w:fldCharType="end"/>
            </w:r>
          </w:hyperlink>
        </w:p>
        <w:p w14:paraId="39251B05" w14:textId="205A16C2" w:rsidR="00B84DB2" w:rsidRDefault="00B84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619301" w:history="1">
            <w:r w:rsidRPr="00C60F94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511A70">
              <w:rPr>
                <w:rStyle w:val="Hypertextovodkaz"/>
                <w:noProof/>
              </w:rPr>
              <w:t>Položkový rozpočet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_Toc235619301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A5B18" w14:textId="0BD01983" w:rsidR="00B84DB2" w:rsidRDefault="00B84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619302" w:history="1">
            <w:r w:rsidRPr="00C60F94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C60F94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_Toc235619302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57E1C" w14:textId="55611C06" w:rsidR="00B84DB2" w:rsidRDefault="00B84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619303" w:history="1">
            <w:r w:rsidRPr="00C60F94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C60F94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_Toc235619303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3E291" w14:textId="19CD5E1A" w:rsidR="00B84DB2" w:rsidRDefault="00B84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619304" w:history="1">
            <w:r w:rsidRPr="00C60F94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C60F94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_Toc235619304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7D22F" w14:textId="2FDDAE84" w:rsidR="00B84DB2" w:rsidRDefault="00B84DB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619305" w:history="1">
            <w:r w:rsidRPr="00C60F94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C60F94">
              <w:rPr>
                <w:rStyle w:val="Hypertextovodkaz"/>
                <w:noProof/>
              </w:rPr>
              <w:t>Čestné</w:t>
            </w:r>
            <w:r w:rsidRPr="00C60F94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 xml:space="preserve">……………………………………………………………………………………………………………………………… 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_Toc235619305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9B7122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61930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56BE8D34" w14:textId="77777777" w:rsidR="00B84DB2" w:rsidRDefault="00B84DB2" w:rsidP="00471B29">
      <w:pPr>
        <w:pStyle w:val="Identifikace"/>
      </w:pPr>
      <w:r w:rsidRPr="00B84DB2">
        <w:t>Dlážděná 1003/7, Nové Město, 110 00 Praha 1</w:t>
      </w:r>
    </w:p>
    <w:p w14:paraId="41054DEC" w14:textId="0059CDBA" w:rsidR="008B1A2C" w:rsidRPr="004E1498" w:rsidRDefault="008B1A2C" w:rsidP="00471B29">
      <w:pPr>
        <w:pStyle w:val="Identifikace"/>
      </w:pPr>
      <w:r w:rsidRPr="004E1498">
        <w:t>IČO 709</w:t>
      </w:r>
      <w:r w:rsidR="00B84DB2">
        <w:t xml:space="preserve"> </w:t>
      </w:r>
      <w:r w:rsidRPr="004E1498">
        <w:t>94</w:t>
      </w:r>
      <w:r w:rsidR="00B84DB2">
        <w:t xml:space="preserve"> </w:t>
      </w:r>
      <w:r w:rsidRPr="004E1498">
        <w:t>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227FA889" w:rsidR="00A93A74" w:rsidRDefault="00A93A74" w:rsidP="00A134A1">
      <w:pPr>
        <w:spacing w:before="360"/>
      </w:pPr>
      <w:r>
        <w:t>Účastník prohlašuje, že veškeré údaje uvedené v </w:t>
      </w:r>
      <w:r w:rsidRPr="00B84DB2">
        <w:t xml:space="preserve">tomto krycím listu, který je přílohou č. </w:t>
      </w:r>
      <w:r w:rsidR="00B87D91" w:rsidRPr="00B84DB2">
        <w:t xml:space="preserve">1 </w:t>
      </w:r>
      <w:r w:rsidRPr="00B84DB2">
        <w:t>Výzvy k podání nabíd</w:t>
      </w:r>
      <w:r w:rsidR="004C76E9" w:rsidRPr="00B84DB2">
        <w:t>ky</w:t>
      </w:r>
      <w:r w:rsidRPr="00B84DB2">
        <w:t xml:space="preserve"> na veřejnou zakázku zadávanou</w:t>
      </w:r>
      <w:r w:rsidR="004C76E9" w:rsidRPr="00B84DB2">
        <w:t xml:space="preserve"> jako </w:t>
      </w:r>
      <w:r w:rsidR="000128D4" w:rsidRPr="00B84DB2">
        <w:rPr>
          <w:rFonts w:eastAsia="Times New Roman" w:cs="Times New Roman"/>
          <w:lang w:eastAsia="cs-CZ"/>
        </w:rPr>
        <w:t>podlimitní sektorovou veřejnou zakázku</w:t>
      </w:r>
      <w:r w:rsidRPr="00B84DB2">
        <w:t>, jsou pravdivé</w:t>
      </w:r>
      <w:r w:rsidR="009771C9" w:rsidRPr="00B84DB2">
        <w:t>, úplné a odpovídají skutečnosti</w:t>
      </w:r>
      <w:r w:rsidRPr="00B84DB2">
        <w:t xml:space="preserve">. Účastník si je vědom důsledků záměrného uvedení nepravdivých údajů, které v rovině tohoto </w:t>
      </w:r>
      <w:r w:rsidR="00626DB3" w:rsidRPr="00B84DB2">
        <w:t xml:space="preserve">výběrového </w:t>
      </w:r>
      <w:r w:rsidRPr="00B84DB2">
        <w:t xml:space="preserve">řízení </w:t>
      </w:r>
      <w:r w:rsidR="009771C9" w:rsidRPr="00B84DB2">
        <w:t>mohou vést až k</w:t>
      </w:r>
      <w:r w:rsidRPr="00B84DB2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E0188D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E0188D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30587AEB" w:rsidR="00B66A3E" w:rsidRDefault="00511A70" w:rsidP="00471B29">
      <w:pPr>
        <w:pStyle w:val="Nadpis2"/>
      </w:pPr>
      <w:r>
        <w:lastRenderedPageBreak/>
        <w:t>Položkový rozpočet</w:t>
      </w:r>
    </w:p>
    <w:p w14:paraId="3E5E9B0F" w14:textId="7ECB123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B84DB2">
        <w:rPr>
          <w:rStyle w:val="Siln"/>
          <w:b w:val="0"/>
          <w:bCs w:val="0"/>
        </w:rPr>
        <w:t xml:space="preserve">příloha č. </w:t>
      </w:r>
      <w:r w:rsidR="001E0266" w:rsidRPr="00B84DB2">
        <w:rPr>
          <w:rStyle w:val="Siln"/>
          <w:b w:val="0"/>
          <w:bCs w:val="0"/>
        </w:rPr>
        <w:t>2</w:t>
      </w:r>
      <w:r w:rsidRPr="00B84DB2">
        <w:rPr>
          <w:rStyle w:val="Siln"/>
          <w:b w:val="0"/>
          <w:bCs w:val="0"/>
        </w:rPr>
        <w:t xml:space="preserve"> (</w:t>
      </w:r>
      <w:r w:rsidRPr="00B84DB2">
        <w:rPr>
          <w:rStyle w:val="Siln"/>
          <w:b w:val="0"/>
          <w:bCs w:val="0"/>
          <w:i/>
          <w:iCs/>
        </w:rPr>
        <w:t xml:space="preserve">budoucí příloha č. </w:t>
      </w:r>
      <w:r w:rsidR="0069731F">
        <w:rPr>
          <w:rStyle w:val="Siln"/>
          <w:b w:val="0"/>
          <w:bCs w:val="0"/>
          <w:i/>
          <w:iCs/>
        </w:rPr>
        <w:t>4</w:t>
      </w:r>
      <w:r w:rsidRPr="00B84DB2">
        <w:rPr>
          <w:rStyle w:val="Siln"/>
          <w:b w:val="0"/>
          <w:bCs w:val="0"/>
          <w:i/>
          <w:iCs/>
        </w:rPr>
        <w:t xml:space="preserve"> Závazného vzoru smlouvy</w:t>
      </w:r>
      <w:r w:rsidRPr="00B84DB2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1" w:name="_Toc235619302"/>
      <w:r w:rsidRPr="006E5C6C">
        <w:lastRenderedPageBreak/>
        <w:t>Čestné prohlášení o splnění</w:t>
      </w:r>
      <w:r w:rsidRPr="006E5C6C">
        <w:br/>
        <w:t>základní způsobilosti</w:t>
      </w:r>
      <w:bookmarkEnd w:id="1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4104315A" w14:textId="785913D2" w:rsidR="00007D81" w:rsidRDefault="0031280B" w:rsidP="00007D81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  <w:r w:rsidR="00007D81" w:rsidRPr="00AF3253">
        <w:rPr>
          <w:rFonts w:ascii="Verdana" w:hAnsi="Verdana"/>
        </w:rPr>
        <w:t>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</w:t>
      </w:r>
      <w:r w:rsidR="002D4FEE">
        <w:rPr>
          <w:rFonts w:ascii="Verdana" w:hAnsi="Verdana"/>
        </w:rPr>
        <w:t>,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2" w:name="_Toc23561930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3" w:name="_Toc235619304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4" w:name="_Toc23561930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4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176BF428" w14:textId="77777777" w:rsidR="002B0508" w:rsidRDefault="002B0508" w:rsidP="0027438E">
      <w:pPr>
        <w:rPr>
          <w:lang w:eastAsia="cs-CZ"/>
        </w:rPr>
      </w:pPr>
    </w:p>
    <w:p w14:paraId="5C60A2EB" w14:textId="77777777" w:rsidR="002B0508" w:rsidRDefault="002B0508" w:rsidP="0027438E">
      <w:pPr>
        <w:rPr>
          <w:lang w:eastAsia="cs-CZ"/>
        </w:rPr>
      </w:pPr>
    </w:p>
    <w:p w14:paraId="604A3195" w14:textId="77777777" w:rsidR="002B0508" w:rsidRDefault="002B0508" w:rsidP="0027438E">
      <w:pPr>
        <w:rPr>
          <w:lang w:eastAsia="cs-CZ"/>
        </w:rPr>
      </w:pPr>
    </w:p>
    <w:p w14:paraId="223CA06E" w14:textId="77777777" w:rsidR="002B0508" w:rsidRDefault="002B0508" w:rsidP="0027438E">
      <w:pPr>
        <w:rPr>
          <w:lang w:eastAsia="cs-CZ"/>
        </w:rPr>
      </w:pPr>
    </w:p>
    <w:p w14:paraId="50ACE7DB" w14:textId="77777777" w:rsidR="002B0508" w:rsidRDefault="002B0508" w:rsidP="0027438E">
      <w:pPr>
        <w:rPr>
          <w:lang w:eastAsia="cs-CZ"/>
        </w:rPr>
      </w:pPr>
    </w:p>
    <w:p w14:paraId="18702398" w14:textId="77777777" w:rsidR="002B0508" w:rsidRDefault="002B0508" w:rsidP="0027438E">
      <w:pPr>
        <w:rPr>
          <w:lang w:eastAsia="cs-CZ"/>
        </w:rPr>
      </w:pPr>
    </w:p>
    <w:p w14:paraId="521A8A8F" w14:textId="77777777" w:rsidR="002B0508" w:rsidRDefault="002B0508" w:rsidP="0027438E">
      <w:pPr>
        <w:rPr>
          <w:lang w:eastAsia="cs-CZ"/>
        </w:rPr>
      </w:pPr>
    </w:p>
    <w:p w14:paraId="13DB254C" w14:textId="77777777" w:rsidR="002B0508" w:rsidRDefault="002B0508" w:rsidP="0027438E">
      <w:pPr>
        <w:rPr>
          <w:lang w:eastAsia="cs-CZ"/>
        </w:rPr>
      </w:pPr>
    </w:p>
    <w:p w14:paraId="0314403D" w14:textId="77777777" w:rsidR="002B0508" w:rsidRDefault="002B0508" w:rsidP="0027438E">
      <w:pPr>
        <w:rPr>
          <w:lang w:eastAsia="cs-CZ"/>
        </w:rPr>
      </w:pPr>
    </w:p>
    <w:p w14:paraId="4B223C8C" w14:textId="77777777" w:rsidR="002B0508" w:rsidRDefault="002B0508" w:rsidP="0027438E">
      <w:pPr>
        <w:rPr>
          <w:lang w:eastAsia="cs-CZ"/>
        </w:rPr>
      </w:pPr>
    </w:p>
    <w:p w14:paraId="0B34B067" w14:textId="293F83B2" w:rsidR="002126E7" w:rsidRPr="00B84DB2" w:rsidRDefault="002126E7" w:rsidP="00B84DB2">
      <w:pPr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01F7378F" w14:textId="77777777" w:rsidR="002D4FEE" w:rsidRDefault="002D4FEE" w:rsidP="00A134A1">
      <w:pPr>
        <w:spacing w:before="360"/>
        <w:rPr>
          <w:highlight w:val="green"/>
        </w:rPr>
      </w:pPr>
    </w:p>
    <w:p w14:paraId="1F497156" w14:textId="77777777" w:rsidR="002D4FEE" w:rsidRDefault="002D4FEE" w:rsidP="00A134A1">
      <w:pPr>
        <w:spacing w:before="360"/>
        <w:rPr>
          <w:highlight w:val="green"/>
        </w:rPr>
      </w:pPr>
    </w:p>
    <w:p w14:paraId="22F5960C" w14:textId="041B1D8E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DAC905F" w14:textId="0899D2E2" w:rsidR="00B87D91" w:rsidRPr="00F0533E" w:rsidRDefault="002126E7" w:rsidP="003409F7">
      <w:pPr>
        <w:tabs>
          <w:tab w:val="right" w:pos="9063"/>
        </w:tabs>
        <w:spacing w:after="0" w:line="280" w:lineRule="atLeast"/>
        <w:ind w:right="7"/>
      </w:pPr>
      <w:r w:rsidRPr="00B87D91">
        <w:rPr>
          <w:highlight w:val="green"/>
        </w:rPr>
        <w:t>funkce osoby</w:t>
      </w:r>
    </w:p>
    <w:sectPr w:rsidR="00B87D91" w:rsidRPr="00F0533E" w:rsidSect="00C306A3">
      <w:pgSz w:w="11906" w:h="16838" w:code="9"/>
      <w:pgMar w:top="1049" w:right="1134" w:bottom="1474" w:left="2070" w:header="153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28D3C" w14:textId="77777777" w:rsidR="00E0188D" w:rsidRDefault="00E0188D" w:rsidP="00962258">
      <w:pPr>
        <w:spacing w:after="0" w:line="240" w:lineRule="auto"/>
      </w:pPr>
      <w:r>
        <w:separator/>
      </w:r>
    </w:p>
  </w:endnote>
  <w:endnote w:type="continuationSeparator" w:id="0">
    <w:p w14:paraId="2BFD719C" w14:textId="77777777" w:rsidR="00E0188D" w:rsidRDefault="00E0188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2ABDAE4D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Oblastní ředitelství Brno</w:t>
          </w:r>
        </w:p>
        <w:p w14:paraId="49D4970A" w14:textId="77777777" w:rsidR="00E32723" w:rsidRPr="00381E58" w:rsidRDefault="00E32723" w:rsidP="00E32723">
          <w:pPr>
            <w:pStyle w:val="Zpat"/>
            <w:spacing w:before="0"/>
            <w:ind w:right="-3487"/>
            <w:jc w:val="left"/>
          </w:pPr>
          <w:r w:rsidRPr="00381E58">
            <w:t>Kounicova 688/26</w:t>
          </w:r>
        </w:p>
        <w:p w14:paraId="3F9D14E1" w14:textId="7BB33704" w:rsidR="00A327CB" w:rsidRDefault="00E32723" w:rsidP="00E32723">
          <w:pPr>
            <w:pStyle w:val="Zpat"/>
            <w:spacing w:before="0"/>
          </w:pPr>
          <w:r w:rsidRPr="00381E58">
            <w:t>611 43 Brno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561E" w14:textId="77777777" w:rsidR="00E0188D" w:rsidRDefault="00E0188D" w:rsidP="00962258">
      <w:pPr>
        <w:spacing w:after="0" w:line="240" w:lineRule="auto"/>
      </w:pPr>
      <w:r>
        <w:separator/>
      </w:r>
    </w:p>
  </w:footnote>
  <w:footnote w:type="continuationSeparator" w:id="0">
    <w:p w14:paraId="7EA53A96" w14:textId="77777777" w:rsidR="00E0188D" w:rsidRDefault="00E0188D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7D81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0BEF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D0EA8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69E7"/>
    <w:rsid w:val="0027438E"/>
    <w:rsid w:val="00280E07"/>
    <w:rsid w:val="00293E5A"/>
    <w:rsid w:val="002B0508"/>
    <w:rsid w:val="002C31BF"/>
    <w:rsid w:val="002D084E"/>
    <w:rsid w:val="002D08B1"/>
    <w:rsid w:val="002D4FEE"/>
    <w:rsid w:val="002E0CD7"/>
    <w:rsid w:val="002F50CD"/>
    <w:rsid w:val="00304B06"/>
    <w:rsid w:val="0031030C"/>
    <w:rsid w:val="0031280B"/>
    <w:rsid w:val="00321D98"/>
    <w:rsid w:val="003221F2"/>
    <w:rsid w:val="003409F7"/>
    <w:rsid w:val="00341DCF"/>
    <w:rsid w:val="003459CB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70"/>
    <w:rsid w:val="00511AB9"/>
    <w:rsid w:val="00512183"/>
    <w:rsid w:val="00523EA7"/>
    <w:rsid w:val="00553375"/>
    <w:rsid w:val="005579C3"/>
    <w:rsid w:val="00557C28"/>
    <w:rsid w:val="00560751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9731F"/>
    <w:rsid w:val="006A5570"/>
    <w:rsid w:val="006A689C"/>
    <w:rsid w:val="006B3D79"/>
    <w:rsid w:val="006C2F26"/>
    <w:rsid w:val="006D686A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0B2F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047C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05B2"/>
    <w:rsid w:val="00B468D2"/>
    <w:rsid w:val="00B66A3E"/>
    <w:rsid w:val="00B75EE1"/>
    <w:rsid w:val="00B77481"/>
    <w:rsid w:val="00B84DB2"/>
    <w:rsid w:val="00B8518B"/>
    <w:rsid w:val="00B87D91"/>
    <w:rsid w:val="00B93EF0"/>
    <w:rsid w:val="00BC7F8D"/>
    <w:rsid w:val="00BD0B61"/>
    <w:rsid w:val="00BD48AF"/>
    <w:rsid w:val="00BD7E91"/>
    <w:rsid w:val="00BE310F"/>
    <w:rsid w:val="00C02D0A"/>
    <w:rsid w:val="00C03A6E"/>
    <w:rsid w:val="00C044EE"/>
    <w:rsid w:val="00C10394"/>
    <w:rsid w:val="00C11942"/>
    <w:rsid w:val="00C15E30"/>
    <w:rsid w:val="00C228EE"/>
    <w:rsid w:val="00C306A3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2474"/>
    <w:rsid w:val="00D73D46"/>
    <w:rsid w:val="00D831A3"/>
    <w:rsid w:val="00D94050"/>
    <w:rsid w:val="00DC75F3"/>
    <w:rsid w:val="00DD46F3"/>
    <w:rsid w:val="00DE1BFA"/>
    <w:rsid w:val="00DE56F2"/>
    <w:rsid w:val="00DF116D"/>
    <w:rsid w:val="00E0188D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465F"/>
    <w:rsid w:val="00F35025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0511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255</TotalTime>
  <Pages>8</Pages>
  <Words>1284</Words>
  <Characters>7582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49</cp:revision>
  <cp:lastPrinted>2023-10-05T09:40:00Z</cp:lastPrinted>
  <dcterms:created xsi:type="dcterms:W3CDTF">2023-08-21T11:49:00Z</dcterms:created>
  <dcterms:modified xsi:type="dcterms:W3CDTF">2026-08-06T12:21:00Z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